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71F0E" w:rsidR="00534A70" w:rsidP="00534A70" w:rsidRDefault="00534A70" w14:paraId="72EBA299" w14:textId="77777777">
      <w:pPr>
        <w:ind w:firstLine="708"/>
        <w:jc w:val="center"/>
        <w15:collapsed w:val="false"/>
        <w:rPr>
          <w:b/>
          <w:bCs/>
          <w:sz w:val="36"/>
          <w:szCs w:val="36"/>
        </w:rPr>
      </w:pPr>
      <w:bookmarkStart w:name="_GoBack" w:id="0"/>
      <w:bookmarkEnd w:id="0"/>
      <w:r w:rsidRPr="00F71F0E">
        <w:rPr>
          <w:b/>
          <w:bCs/>
          <w:sz w:val="36"/>
          <w:szCs w:val="36"/>
        </w:rPr>
        <w:t>Tablica priznatih tražbina (priznate u cijelosti)</w:t>
      </w:r>
    </w:p>
    <w:p w:rsidR="00534A70" w:rsidP="00534A70" w:rsidRDefault="00534A70" w14:paraId="192DF6E9" w14:textId="1366178C"/>
    <w:tbl>
      <w:tblPr>
        <w:tblW w:w="14981" w:type="dxa"/>
        <w:tblInd w:w="113" w:type="dxa"/>
        <w:tblLook w:firstRow="1" w:lastRow="0" w:firstColumn="1" w:lastColumn="0" w:noHBand="0" w:noVBand="1" w:val="04A0"/>
      </w:tblPr>
      <w:tblGrid>
        <w:gridCol w:w="1206"/>
        <w:gridCol w:w="2662"/>
        <w:gridCol w:w="1440"/>
        <w:gridCol w:w="2473"/>
        <w:gridCol w:w="2380"/>
        <w:gridCol w:w="1985"/>
        <w:gridCol w:w="2835"/>
      </w:tblGrid>
      <w:tr w:rsidRPr="009D64AC" w:rsidR="00534A70" w:rsidTr="008F4A3D" w14:paraId="59D49FF5" w14:textId="77777777">
        <w:trPr>
          <w:trHeight w:val="1275"/>
        </w:trPr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34A70" w:rsidP="004E1C50" w:rsidRDefault="00534A70" w14:paraId="7EDE23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2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34A70" w:rsidP="004E1C50" w:rsidRDefault="00534A70" w14:paraId="2B1201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34A70" w:rsidP="004E1C50" w:rsidRDefault="00534A70" w14:paraId="6CD3DBE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247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34A70" w:rsidP="004E1C50" w:rsidRDefault="00534A70" w14:paraId="16A7921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w="23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34A70" w:rsidP="004E1C50" w:rsidRDefault="00534A70" w14:paraId="359C7BA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Datum podnošenja prijave tražbine</w:t>
            </w:r>
          </w:p>
        </w:tc>
        <w:tc>
          <w:tcPr>
            <w:tcW w:w="19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34A70" w:rsidP="004E1C50" w:rsidRDefault="00534A70" w14:paraId="4F40CD2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Iznos utvrđene tražbine</w:t>
            </w:r>
          </w:p>
        </w:tc>
        <w:tc>
          <w:tcPr>
            <w:tcW w:w="28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34A70" w:rsidP="004E1C50" w:rsidRDefault="00534A70" w14:paraId="040BF5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Ovršna isprava</w:t>
            </w:r>
          </w:p>
        </w:tc>
      </w:tr>
      <w:tr w:rsidRPr="009D64AC" w:rsidR="00534A70" w:rsidTr="008F4A3D" w14:paraId="5D328388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321B7C" w14:paraId="131B9C44" w14:textId="7B8A993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321B7C" w:rsidR="00534A70" w:rsidP="004E1C50" w:rsidRDefault="00321B7C" w14:paraId="2546A310" w14:textId="1EE0960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1B7C">
              <w:rPr>
                <w:rFonts w:ascii="Arial" w:hAnsi="Arial" w:cs="Arial"/>
                <w:sz w:val="20"/>
                <w:szCs w:val="20"/>
                <w:lang w:val="pl-PL"/>
              </w:rPr>
              <w:t>ALIQUANTUM IDEA društvo s ograničenom odgovornošću za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321B7C" w14:paraId="21EA65CB" w14:textId="3089E6F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05612255747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C90069" w14:paraId="384FF370" w14:textId="4640F8E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Zagreb (Grad Zagreb), </w:t>
            </w:r>
            <w:r w:rsidRPr="00321B7C" w:rsid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Ulica Ivana </w:t>
            </w:r>
            <w:proofErr w:type="spellStart"/>
            <w:r w:rsidRPr="00321B7C" w:rsid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Šibla</w:t>
            </w:r>
            <w:proofErr w:type="spellEnd"/>
            <w:r w:rsidRPr="00321B7C" w:rsid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321B7C" w:rsid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321B7C" w14:paraId="6E3AEF98" w14:textId="4115371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321B7C" w14:paraId="6606873D" w14:textId="5FE9CB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185,63</w:t>
            </w:r>
            <w:r w:rsid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321B7C" w14:paraId="237F1417" w14:textId="1B3E60E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25DF529B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321B7C" w14:paraId="3B567B4C" w14:textId="2960DF6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321B7C" w14:paraId="7FC4F656" w14:textId="4CA9CFD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AUTO-ZAGORJE društvo s ograničenom odgovornošću za trgovinu, proizvodnju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321B7C" w14:paraId="422B3861" w14:textId="5AE6948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36295502898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321B7C" w14:paraId="0F1EB3E3" w14:textId="61418AA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Zlatar-Bistrica (Općina Zlatar Bistrica), </w:t>
            </w:r>
            <w:proofErr w:type="spellStart"/>
            <w:r w:rsidRP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Grančarska</w:t>
            </w:r>
            <w:proofErr w:type="spellEnd"/>
            <w:r w:rsidRP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cesta </w:t>
            </w:r>
            <w:proofErr w:type="spellStart"/>
            <w:r w:rsidRP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3A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321B7C" w14:paraId="27E7CC5B" w14:textId="65EE67E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321B7C" w14:paraId="02977E14" w14:textId="69AB740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1B7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3.219,70</w:t>
            </w:r>
            <w:r w:rsid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321B7C" w14:paraId="08CC6F87" w14:textId="786476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2FF2B1C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321B7C" w14:paraId="33127BC1" w14:textId="19B1BBB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042A2E" w14:paraId="672273FA" w14:textId="0EE57AE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2A2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AVB Group društvo s ograničenom odgovornošću za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CA7CBE" w14:paraId="2FC827FF" w14:textId="22DAC5F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68790841279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CA7CBE" w14:paraId="2CB323E0" w14:textId="794CE20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Turčin (Općina Gornji Kneginec), Trg dr. Franje Tuđmana 2a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CA7CBE" w14:paraId="6F7411BA" w14:textId="15870BA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CA7CBE" w14:paraId="52D9061A" w14:textId="5D2441D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3.000,00</w:t>
            </w:r>
            <w:r w:rsid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CA7CBE" w14:paraId="6ACC0542" w14:textId="13D37F9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21CFBEEB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321B7C" w14:paraId="3EBA7E6B" w14:textId="3298162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CA7CBE" w14:paraId="1390B770" w14:textId="11B9AA6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ZVONIMIR BARTOLEK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CA7CBE" w14:paraId="31D9F657" w14:textId="60A0AB1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90599233747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CA7CBE" w14:paraId="11CC395B" w14:textId="32DB204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49250</w:t>
            </w:r>
            <w:proofErr w:type="spellEnd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Ratkovec</w:t>
            </w:r>
            <w:proofErr w:type="spellEnd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Ratkovec</w:t>
            </w:r>
            <w:proofErr w:type="spellEnd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49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CA7CBE" w14:paraId="62C1120D" w14:textId="1B72E7B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CA7CBE" w14:paraId="23DE6D31" w14:textId="7B5AC0D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12.306,25</w:t>
            </w:r>
            <w:r w:rsid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CA7CBE" w14:paraId="270FBCEE" w14:textId="1341A8E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2C233894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321B7C" w14:paraId="1053C08C" w14:textId="4DE3BF7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CA7CBE" w14:paraId="780E67D0" w14:textId="3F30BDF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Benteler</w:t>
            </w:r>
            <w:proofErr w:type="spellEnd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Trgovina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CA7CBE" w14:paraId="5BB1962A" w14:textId="128FE4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CA7CBE" w14:paraId="46DAAFFC" w14:textId="0723F9E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Otiški</w:t>
            </w:r>
            <w:proofErr w:type="spellEnd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Vrh </w:t>
            </w:r>
            <w:proofErr w:type="spellStart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</w:t>
            </w:r>
            <w:proofErr w:type="spellEnd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A, </w:t>
            </w:r>
            <w:proofErr w:type="spellStart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2373</w:t>
            </w:r>
            <w:proofErr w:type="spellEnd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Šentjanž</w:t>
            </w:r>
            <w:proofErr w:type="spellEnd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pri </w:t>
            </w:r>
            <w:proofErr w:type="spellStart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Dravogradu</w:t>
            </w:r>
            <w:proofErr w:type="spellEnd"/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 Republika Slovenija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CA7CBE" w14:paraId="4E9E3182" w14:textId="0A367AF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CA7CBE" w14:paraId="25DE35B3" w14:textId="4796C30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453.728,55</w:t>
            </w:r>
            <w:r w:rsid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CA7CBE" w14:paraId="58BED5F7" w14:textId="2DB609C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3DB03DD0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321B7C" w14:paraId="41B71DDC" w14:textId="551933A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CA7CBE" w14:paraId="29014F60" w14:textId="5E7D434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BESEDNIK PRIJEVOZ I TRGOVINA j.d.o.o. za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CA7CBE" w14:paraId="324ED02C" w14:textId="7212C69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04060629725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CA7CBE" w14:paraId="1494E79A" w14:textId="30AB958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Krapinske Toplice (Općina Krapinske Toplice),Ulica Vinogradski put 14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CA7CBE" w14:paraId="2F85BA97" w14:textId="61F00A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CA7CBE" w14:paraId="3853FCCF" w14:textId="5683094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A7CB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40.120,14</w:t>
            </w:r>
            <w:r w:rsid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CA7CBE" w:rsidP="00644622" w:rsidRDefault="00CA7CBE" w14:paraId="091675C2" w14:textId="2E64165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6628730D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321B7C" w14:paraId="7B148500" w14:textId="529EAD7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644622" w14:paraId="5D3F4E34" w14:textId="4750522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BOŽIDAR BIJONDIĆ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644622" w14:paraId="60A80ECF" w14:textId="2D96646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22862594396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644622" w14:paraId="2A4D06F3" w14:textId="59E8DC1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Zagreb, Kralja Zvonimira 121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644622" w14:paraId="68105365" w14:textId="5550BF1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644622" w14:paraId="555C2F98" w14:textId="0073448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278.176,75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644622" w14:paraId="4C9AB542" w14:textId="6B2A285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38C3DE91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321B7C" w14:paraId="3CD659EE" w14:textId="11BEB0F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644622" w14:paraId="0644C0F4" w14:textId="2404D41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NENAD BRKIĆ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644622" w14:paraId="16AAFAAE" w14:textId="226B5FC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82752473554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644622" w14:paraId="385F94DE" w14:textId="0B190F1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Zagreb, Ilica 105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644622" w14:paraId="45DED034" w14:textId="5B64E5B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644622" w14:paraId="0FE646A4" w14:textId="2427FE5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10.000,00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644622" w14:paraId="1030BCB3" w14:textId="5524728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534A70" w:rsidTr="008F4A3D" w14:paraId="1175440B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321B7C" w14:paraId="3CDC48B5" w14:textId="5C50E5F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9.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644622" w14:paraId="69DE1BBF" w14:textId="1226E69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CEROVEC društvo s ograničenom odgovornošću za proizvodnju,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644622" w14:paraId="08DB5FFB" w14:textId="0C0FAA6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25803306428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534A70" w:rsidP="004E1C50" w:rsidRDefault="00644622" w14:paraId="62FDE1BE" w14:textId="3256060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Radoboj (Općina Radoboj),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Radoboj 185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644622" w14:paraId="40CA33C1" w14:textId="5E06A62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644622" w14:paraId="28304503" w14:textId="18EBD5E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64462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4.608,75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534A70" w:rsidP="004E1C50" w:rsidRDefault="00644622" w14:paraId="5ED44C05" w14:textId="235FEF6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321B7C" w:rsidTr="008F4A3D" w14:paraId="0F41CB2C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321B7C" w14:paraId="694524BC" w14:textId="42AD39A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4C440D" w14:paraId="1C9F3BDB" w14:textId="24DF3B7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C440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4C440D" w14:paraId="23C80831" w14:textId="4E7C3B8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C440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26187994862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4C440D" w14:paraId="4BEF0C27" w14:textId="5DDF1E6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C440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Ulica Vatroslava Jagića 33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4C440D" w14:paraId="2CB21188" w14:textId="3A3ED73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23.02.2022.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4C440D" w14:paraId="46574E52" w14:textId="146D439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C440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56.270,64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4C440D" w14:paraId="1E64774F" w14:textId="638AF7D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321B7C" w:rsidTr="008F4A3D" w14:paraId="20EE7B64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4C440D" w14:paraId="495D30ED" w14:textId="5D1C139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4C440D" w14:paraId="172AD8F4" w14:textId="5D8909D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C440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Obrt za uslužne djelatnosti D N K - E L, </w:t>
            </w:r>
            <w:proofErr w:type="spellStart"/>
            <w:r w:rsidRPr="004C440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vl</w:t>
            </w:r>
            <w:proofErr w:type="spellEnd"/>
            <w:r w:rsidRPr="004C440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 DRAŠKO NORAC-KLJAJO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C90069" w14:paraId="61D1CED9" w14:textId="116976F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67075339157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C90069" w14:paraId="48F93C3D" w14:textId="062F945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Zagreb, ZVJEZDANA 14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C90069" w14:paraId="1C88CF19" w14:textId="6A59C41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C90069" w14:paraId="477DAAE1" w14:textId="0D0697F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18.820,39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C90069" w14:paraId="3B114771" w14:textId="7E2C371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321B7C" w:rsidTr="008F4A3D" w14:paraId="0B6DA4AD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4C440D" w14:paraId="0102DB3A" w14:textId="13CA1E4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C90069" w14:paraId="65A0ECF3" w14:textId="1C9E64F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"D.P." AUTOTRANSPORTI, TRGOVINA, UGOSTITELJSTVO I USLUGE, </w:t>
            </w:r>
            <w:proofErr w:type="spellStart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vl</w:t>
            </w:r>
            <w:proofErr w:type="spellEnd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 DARKO PRACAIĆ, DONJI MACELJ 41, ĐURMANEC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C90069" w14:paraId="69AF1EE9" w14:textId="22E2A83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92277426107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C90069" w14:paraId="7E41C6E1" w14:textId="4E9A78A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DONJI MACELJ 41, ĐURMANEC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C90069" w14:paraId="3C7797B4" w14:textId="5D7F2D6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C90069" w14:paraId="5303B8DE" w14:textId="4C8C638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17.655,09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C90069" w14:paraId="50D80CBE" w14:textId="73380DF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321B7C" w:rsidTr="008F4A3D" w14:paraId="2AD160B8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4C440D" w14:paraId="1072D873" w14:textId="18F9598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C90069" w14:paraId="20E6800E" w14:textId="73D59F4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DARKO KRAUT S.P.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C90069" w14:paraId="45CB6F7A" w14:textId="7CA14FA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C90069" w14:paraId="288085B8" w14:textId="0C1B904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Cesta </w:t>
            </w:r>
            <w:proofErr w:type="spellStart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ob</w:t>
            </w:r>
            <w:proofErr w:type="spellEnd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Lipi 2, </w:t>
            </w:r>
            <w:proofErr w:type="spellStart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2000</w:t>
            </w:r>
            <w:proofErr w:type="spellEnd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Maribor, Republika Slovenija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C90069" w14:paraId="6596BAFC" w14:textId="18798BF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C90069" w14:paraId="629038E6" w14:textId="1BCD842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11.163,87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C90069" w14:paraId="51E3CA36" w14:textId="516106C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321B7C" w:rsidTr="008F4A3D" w14:paraId="46C708A1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4C440D" w14:paraId="4CAF1AD0" w14:textId="401C3EF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C90069" w14:paraId="74A473CD" w14:textId="3DE35CA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" DM - SERVIS ", VL. DRAGUTIN ZAVRŠKI I MARIO KROFLIN,MAČE,VELIKI KOMOR 1 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C90069" w14:paraId="63FB824C" w14:textId="53A847A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63244994573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C90069" w14:paraId="42C27D25" w14:textId="5682E3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VELIKI KOMOR, VELIKI KOMOR 1 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C90069" w14:paraId="3A47BE9F" w14:textId="486F2C0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C90069" w14:paraId="6D68ACDB" w14:textId="507BDEA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1.604,38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C90069" w14:paraId="63BC3841" w14:textId="7BD49B2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321B7C" w:rsidTr="008F4A3D" w14:paraId="4833EB81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4C440D" w14:paraId="75F9AAD3" w14:textId="0C92F5E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C90069" w14:paraId="061B4A01" w14:textId="00E95DA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DMG</w:t>
            </w:r>
            <w:proofErr w:type="spellEnd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MORI Balkan </w:t>
            </w:r>
            <w:proofErr w:type="spellStart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GmbH</w:t>
            </w:r>
            <w:proofErr w:type="spellEnd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 Podružnica u Zagrebu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C90069" w14:paraId="5FF2CAD3" w14:textId="500C229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23465213737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321B7C" w:rsidP="004E1C50" w:rsidRDefault="00C90069" w14:paraId="005BDEEB" w14:textId="26128FF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Klanječka ulica 49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C90069" w14:paraId="5F837DD0" w14:textId="1B10C81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C90069" w14:paraId="527E875A" w14:textId="3B2352A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17.966,66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321B7C" w:rsidP="004E1C50" w:rsidRDefault="00C90069" w14:paraId="5B1B7A69" w14:textId="4FCB4E4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3687F2F0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4C440D" w14:paraId="1231722F" w14:textId="3409DC0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C90069" w14:paraId="0DF630CC" w14:textId="0D2586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Dun</w:t>
            </w:r>
            <w:proofErr w:type="spellEnd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&amp; </w:t>
            </w:r>
            <w:proofErr w:type="spellStart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Bradstreet</w:t>
            </w:r>
            <w:proofErr w:type="spellEnd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društvo s ograničenom odgovornošću za poslovne i bonitetne informacije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C90069" w14:paraId="38BAACAB" w14:textId="344820D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48270876028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C90069" w14:paraId="6C7EFC8D" w14:textId="3E4EA62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Zagreb (Grad Zagreb), </w:t>
            </w:r>
            <w:proofErr w:type="spellStart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Fallerovo</w:t>
            </w:r>
            <w:proofErr w:type="spellEnd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šetalište </w:t>
            </w:r>
            <w:proofErr w:type="spellStart"/>
            <w:r w:rsidRPr="00C9006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22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C90069" w14:paraId="5EABA4A8" w14:textId="45998B1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2A2F6A" w14:paraId="79D8AF8C" w14:textId="66691D6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A2F6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4.225,00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2A2F6A" w14:paraId="08D38AFE" w14:textId="7C0223D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1B5210F4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4C440D" w14:paraId="35CD3A39" w14:textId="64C8935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2A2F6A" w14:paraId="1D3F713B" w14:textId="1614E9F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A2F6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" EL - MA " SERVIS KUĆANSKIH APARATA,VL.MARIN UDIĆ,MIHOVLJAN,VELIKA VETERNIČKA 5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2A2F6A" w14:paraId="25E793B7" w14:textId="7648033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A2F6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13377478281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2A2F6A" w14:paraId="401A9E8F" w14:textId="4D18A4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A2F6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VELIKA VETERNIČKA, </w:t>
            </w:r>
            <w:r w:rsidRPr="002A2F6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ab/>
              <w:t>VELIKA VETERNIČKA 5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2A2F6A" w14:paraId="5841ADF0" w14:textId="457C0F9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2A2F6A" w14:paraId="6ABAAFCB" w14:textId="1E0504E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A2F6A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738,75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2A2F6A" w14:paraId="16F6F642" w14:textId="3B29AA4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A94B8E" w:rsidTr="008F4A3D" w14:paraId="64DAB1EA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94B8E" w:rsidP="00A94B8E" w:rsidRDefault="00A94B8E" w14:paraId="28F838EC" w14:textId="13B250C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19.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F6A" w:rsidR="00A94B8E" w:rsidP="00A94B8E" w:rsidRDefault="00A94B8E" w14:paraId="55AC7A71" w14:textId="3AD0EE4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Erste &amp; </w:t>
            </w:r>
            <w:proofErr w:type="spellStart"/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Steiermärkische</w:t>
            </w:r>
            <w:proofErr w:type="spellEnd"/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S-</w:t>
            </w:r>
            <w:proofErr w:type="spellStart"/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Leasing</w:t>
            </w:r>
            <w:proofErr w:type="spellEnd"/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društvo s ograničenom odgovornošću za leasing vozila i strojeva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F6A" w:rsidR="00A94B8E" w:rsidP="00A94B8E" w:rsidRDefault="00A94B8E" w14:paraId="54E2308B" w14:textId="3D9026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46550671661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2A2F6A" w:rsidR="00A94B8E" w:rsidP="00A94B8E" w:rsidRDefault="00A94B8E" w14:paraId="046D2921" w14:textId="5E15D11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Zelinska ulica 3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94B8E" w:rsidP="00A94B8E" w:rsidRDefault="00A94B8E" w14:paraId="6ACF884A" w14:textId="48BC08C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21.02.2022.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2A2F6A" w:rsidR="00A94B8E" w:rsidP="00A94B8E" w:rsidRDefault="00A94B8E" w14:paraId="36AC6CA7" w14:textId="61637A8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620.320,25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94B8E" w:rsidP="00A94B8E" w:rsidRDefault="00A94B8E" w14:paraId="0FD1208E" w14:textId="2A8C1F5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</w:t>
            </w:r>
          </w:p>
        </w:tc>
      </w:tr>
      <w:tr w:rsidRPr="009D64AC" w:rsidR="004C440D" w:rsidTr="008F4A3D" w14:paraId="6F331229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2A2F6A" w14:paraId="486B897D" w14:textId="2B7576E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F06926" w14:paraId="6086572D" w14:textId="19FEFDE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06926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FALCON SOLUTIONS d.o.o. za prijevoz,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F06926" w14:paraId="1CCB403A" w14:textId="3360154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06926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46945867417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F06926" w14:paraId="3C6BB39B" w14:textId="7C0F607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06926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Kostrena (Općina Kostrena), Glavani 11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F06926" w14:paraId="0AD6268A" w14:textId="74F3D5F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F06926" w14:paraId="54913ED1" w14:textId="15A0BFE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06926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7.139,28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F06926" w14:paraId="6323CB17" w14:textId="3358F2F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6B26012D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2A2F6A" w14:paraId="666DD416" w14:textId="0AA51F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22BB3" w14:paraId="1E6E3DD7" w14:textId="6917756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22BB3" w14:paraId="06471F86" w14:textId="4637AFB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22BB3" w14:paraId="719116EB" w14:textId="256395F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Zagreb, Ulica grada Vukovara 70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22BB3" w14:paraId="66291AE6" w14:textId="3A53DE8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02.03.2022.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22BB3" w14:paraId="51F9C830" w14:textId="7C71F30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7.419,93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22BB3" w14:paraId="7681C315" w14:textId="4269E8D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14ABAC59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2A2F6A" w14:paraId="5DD32317" w14:textId="02B7B01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22BB3" w14:paraId="07F5FF4D" w14:textId="408C757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FIRE TWINS d.o.o. za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22BB3" w14:paraId="034FED91" w14:textId="74CA11B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80292486873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22BB3" w14:paraId="2C5976D2" w14:textId="45F5C36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Malešnica 27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22BB3" w14:paraId="7F301108" w14:textId="1E890B8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22BB3" w14:paraId="720A6055" w14:textId="6FDA234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52.975,00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22BB3" w14:paraId="131E839C" w14:textId="395CA85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4B3B52A3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322BB3" w14:paraId="585660F6" w14:textId="307E0E0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22BB3" w14:paraId="04D2B183" w14:textId="3ADCA0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GENERALI OSIGURANJE dioničko društvo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22BB3" w14:paraId="21F09089" w14:textId="3AD4E11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10840749604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22BB3" w14:paraId="24E5961D" w14:textId="6E4888C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Slavonska avenija 1B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22BB3" w14:paraId="16BC8ECF" w14:textId="351D524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22BB3" w14:paraId="5ABF5E7C" w14:textId="5A272A3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10.907,99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7397E" w14:paraId="7A98993A" w14:textId="239E2BC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</w:t>
            </w:r>
            <w:r w:rsidR="00322BB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</w:t>
            </w:r>
          </w:p>
        </w:tc>
      </w:tr>
      <w:tr w:rsidRPr="009D64AC" w:rsidR="004C440D" w:rsidTr="008F4A3D" w14:paraId="3E3D288E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322BB3" w14:paraId="3157ABF9" w14:textId="343CAF7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7397E" w14:paraId="0B6D4554" w14:textId="451E87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HEP - Opskrba d.o.o. za opskrbu potrošača električnom, toplinskom energijom i plinom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7397E" w14:paraId="7A096122" w14:textId="7F9096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63073332379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7397E" w14:paraId="54E04957" w14:textId="370B5AF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Ulica grada Vukovara 37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7397E" w14:paraId="3B6A6F57" w14:textId="50C6BA1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04.03.2022.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7397E" w14:paraId="7D3E232F" w14:textId="011C100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1.090,44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7397E" w14:paraId="53D8C652" w14:textId="48B0E30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(934,44 kn)</w:t>
            </w:r>
          </w:p>
        </w:tc>
      </w:tr>
      <w:tr w:rsidRPr="009D64AC" w:rsidR="004C440D" w:rsidTr="008F4A3D" w14:paraId="7650E537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322BB3" w14:paraId="673E9FC6" w14:textId="332BFFE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7397E" w14:paraId="688460E5" w14:textId="2A42984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HEP ELEKTRA d.o.o. za opskrbu električnom energijom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7397E" w14:paraId="39861599" w14:textId="3978EEC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7397E" w14:paraId="67F75157" w14:textId="132754B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Ulica grada Vukovara 37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7397E" w14:paraId="15F870BE" w14:textId="3CC637E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16.02.2022.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7397E" w14:paraId="7709DF58" w14:textId="28E84ED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189.554,47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7397E" w14:paraId="50CA2742" w14:textId="1D17DC1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4BC92042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322BB3" w14:paraId="73923A28" w14:textId="0D83A40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4C440D" w:rsidP="004E1C50" w:rsidRDefault="0037397E" w14:paraId="1DA274F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HIDRAULIKA KURELJA d.o.o. za proizvodnju i servis specijalnih hidrauličnih konstrukcija i nadogradnji</w:t>
            </w:r>
          </w:p>
          <w:p w:rsidRPr="009D64AC" w:rsidR="0037397E" w:rsidP="004E1C50" w:rsidRDefault="0037397E" w14:paraId="4BCE0BB7" w14:textId="075687C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7397E" w14:paraId="3AA436A2" w14:textId="3A7A01A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30929005951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37397E" w14:paraId="48D0C5CF" w14:textId="014075E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Donja Stubica (Grad Donja Stubica), </w:t>
            </w:r>
            <w:proofErr w:type="spellStart"/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Matenačka</w:t>
            </w:r>
            <w:proofErr w:type="spellEnd"/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cesta </w:t>
            </w:r>
            <w:proofErr w:type="spellStart"/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41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7397E" w14:paraId="0C4171B1" w14:textId="7BA86C7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7397E" w14:paraId="45B33E76" w14:textId="0B4BF98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739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1.687,50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37397E" w14:paraId="08700053" w14:textId="3185F8D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6D28D32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80695E" w14:paraId="381DF0F2" w14:textId="21D38F8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80695E" w14:paraId="6FB14B94" w14:textId="1D036A5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0695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80695E" w14:paraId="7FAD5A88" w14:textId="117764D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0695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80695E" w14:paraId="387717A8" w14:textId="386B77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0695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Zagreb, (Grad Zagreb), Prisavlje 3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80695E" w14:paraId="4BD3526F" w14:textId="40D1D9A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80695E" w14:paraId="050E5454" w14:textId="486E045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880,00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80695E" w14:paraId="11C5D27D" w14:textId="3A02E6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1A1F1121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80695E" w14:paraId="776045F8" w14:textId="5292060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80695E" w14:paraId="436924D1" w14:textId="5CC38BD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0695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HRVATSKA AGENCIJA ZA MALO GOSPODARSTVO, INOVACIJE I INVESTICIJE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80695E" w14:paraId="33B64B28" w14:textId="16769B8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0695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25609559342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80695E" w14:paraId="736E0037" w14:textId="2CC27C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0695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Ksaver 208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80695E" w14:paraId="5E0B3125" w14:textId="5ACE5EA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17.02.2022.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80695E" w14:paraId="6E693952" w14:textId="3EBA08E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0695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1.898.702,10</w:t>
            </w:r>
            <w:r w:rsid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80695E" w14:paraId="55C8F9AC" w14:textId="29FCD1A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(1.500.000,00 kn)</w:t>
            </w:r>
          </w:p>
        </w:tc>
      </w:tr>
      <w:tr w:rsidRPr="009D64AC" w:rsidR="004C440D" w:rsidTr="008F4A3D" w14:paraId="5858CF70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90104F" w14:paraId="1276AD60" w14:textId="13AA8DB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33.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90104F" w14:paraId="6DE606A7" w14:textId="1236448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90104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IVAN HUDIĆ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7E147B" w14:paraId="2C9A1926" w14:textId="4C979D7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61251557079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7E147B" w14:paraId="2EC3909C" w14:textId="118BC08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49252</w:t>
            </w:r>
            <w:proofErr w:type="spellEnd"/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Velika </w:t>
            </w:r>
            <w:proofErr w:type="spellStart"/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Veternička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Velika </w:t>
            </w:r>
            <w:proofErr w:type="spellStart"/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Veternička</w:t>
            </w:r>
            <w:proofErr w:type="spellEnd"/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155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7E147B" w14:paraId="1F8F874B" w14:textId="7A57B81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7E147B" w14:paraId="6045FAD2" w14:textId="2C63BD9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14.000,00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5D3B84" w14:paraId="77B43B6D" w14:textId="4B37F52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4171E8FC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90104F" w14:paraId="2604A79D" w14:textId="366B55E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7E147B" w14:paraId="1B9EE8CF" w14:textId="076B17C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IMPULS-LEASING društvo s ograničenom odgovornošću za leasing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7E147B" w14:paraId="3A561E92" w14:textId="57E9E1D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65918029671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7E147B" w14:paraId="14DFAAEC" w14:textId="54C93A2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7E147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Velimira Škorpika 24/1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5D3B84" w14:paraId="63ACD814" w14:textId="4F3DE2A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16.02.2022.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5D3B84" w14:paraId="78EA67E1" w14:textId="71D71FD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804.995,76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5D3B84" w14:paraId="53A0232A" w14:textId="2440024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( 275.853,17 EUR i 772.970,32 CHF)</w:t>
            </w:r>
          </w:p>
        </w:tc>
      </w:tr>
      <w:tr w:rsidRPr="009D64AC" w:rsidR="004C440D" w:rsidTr="008F4A3D" w14:paraId="12DB8F02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90104F" w14:paraId="157879E1" w14:textId="4812B8C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35.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5D3B84" w14:paraId="49E87B0A" w14:textId="7A0A7F9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IZVOR-KA društvo s ograničenom odgovornošću za proizvodnju,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5D3B84" w14:paraId="76C5015A" w14:textId="3AEEC94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99968751424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5D3B84" w14:paraId="7ED1C7E9" w14:textId="1F42F51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Zlatar-Bistrica (Općina ZLATAR BISTRICA), Zagorska ulica 43 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5D3B84" w14:paraId="50EF3D57" w14:textId="7F95C69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5D3B84" w14:paraId="05110AA6" w14:textId="0E9E247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9.553,15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5D3B84" w14:paraId="79D24630" w14:textId="7C31B1A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6CD69083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90104F" w14:paraId="2AE69B69" w14:textId="71EF288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5D3B84" w14:paraId="6BE4CFC7" w14:textId="199D759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MARIJAN JEMBRIH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5D3B84" w14:paraId="4403EDD1" w14:textId="308F45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14018866482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5D3B84" w14:paraId="65C753C0" w14:textId="38AC7F0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49252</w:t>
            </w:r>
            <w:proofErr w:type="spellEnd"/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Gregurovec</w:t>
            </w:r>
            <w:proofErr w:type="spellEnd"/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Gregurovec</w:t>
            </w:r>
            <w:proofErr w:type="spellEnd"/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57</w:t>
            </w:r>
            <w:proofErr w:type="spellEnd"/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5D3B84" w14:paraId="2AE4CB03" w14:textId="4C93373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5D3B84" w14:paraId="264CF8E6" w14:textId="0EEB05E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D3B84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83.097,22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5D3B84" w14:paraId="71F55BFB" w14:textId="663F3E8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7A54A592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107960" w14:paraId="38BA993B" w14:textId="79547EB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38.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107960" w14:paraId="699536FC" w14:textId="7062EF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KULFA d.o.o. za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107960" w14:paraId="1C6B577D" w14:textId="006148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16310133993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107960" w14:paraId="5D080623" w14:textId="410A7E6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Krapina (Grad Krapina), Ivana </w:t>
            </w:r>
            <w:proofErr w:type="spellStart"/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Leva</w:t>
            </w:r>
            <w:proofErr w:type="spellEnd"/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7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07960" w14:paraId="17E0619B" w14:textId="1AD692C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07960" w14:paraId="160D3893" w14:textId="57AFA86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10.206,00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07960" w14:paraId="14401AE6" w14:textId="1D16E5F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403638A8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107960" w14:paraId="72C08221" w14:textId="3078179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39.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107960" w14:paraId="5E4D1350" w14:textId="01FA5D3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LASER INŽENJERING d.o.o. za proizvodnju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107960" w14:paraId="4DEAD07C" w14:textId="0EF6D84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77170927797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107960" w14:paraId="444CF884" w14:textId="17FA1F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Sisačka cesta 11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07960" w14:paraId="57E6C721" w14:textId="47AA9F4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07960" w14:paraId="4B721B66" w14:textId="40BC093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79.335,78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07960" w14:paraId="7391ECCC" w14:textId="085883A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4A1E4E4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107960" w14:paraId="7B223930" w14:textId="0623DC2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40.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107960" w14:paraId="6AF8DB53" w14:textId="0F3DADA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LIDER-CENTAR d.o.o. za računovodstvene i knjigovodstvene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107960" w14:paraId="6802E6C7" w14:textId="7E331FA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82550666346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107960" w14:paraId="525C4239" w14:textId="3314894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Sesvete (Grad Zagreb), </w:t>
            </w:r>
            <w:proofErr w:type="spellStart"/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Gornjopoljska</w:t>
            </w:r>
            <w:proofErr w:type="spellEnd"/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ulica 9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07960" w14:paraId="38656E0F" w14:textId="10923CA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07960" w14:paraId="263BF7C3" w14:textId="3835FCB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796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39.425,00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07960" w14:paraId="659CC429" w14:textId="749BC4D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19E2554A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107960" w14:paraId="4ADE42FE" w14:textId="686EFF7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41.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1262CF" w14:paraId="4BBCF69F" w14:textId="0068C15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M&amp;N TRANSPORT, ZVONKO PEER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1262CF" w14:paraId="2B4E1545" w14:textId="2DABF1C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1262CF" w14:paraId="6D92B3EF" w14:textId="273AA5D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POT K RIBNIKU 16, 3252 ROGATEC, Republika Slovenija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262CF" w14:paraId="300DB6AF" w14:textId="0FF822B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262CF" w14:paraId="19262FEB" w14:textId="5EFCCD9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8.558,97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262CF" w14:paraId="690903C4" w14:textId="7ED3274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5FE58D33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4E1C50" w:rsidRDefault="00107960" w14:paraId="5A79BB49" w14:textId="78A44F4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1262CF" w14:paraId="0B12B9E3" w14:textId="3FF49E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MANDARIĆ ŠPED d.o.o. za cestovni promet, unutarnju i vanjsku trgovinu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1262CF" w14:paraId="6871EF30" w14:textId="19CB020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97225533060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1262CF" w14:paraId="75F1E757" w14:textId="68497EB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Đakovo (Grad Đakovo), Otona Ivekovića 40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34C20" w14:paraId="5C44EBD1" w14:textId="73654A6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34C20" w14:paraId="5B178A77" w14:textId="13FDA0B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34C2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6.457,50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83A80" w14:paraId="3127D365" w14:textId="08EE889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</w:t>
            </w:r>
            <w:r w:rsidR="00234C2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</w:t>
            </w:r>
          </w:p>
        </w:tc>
      </w:tr>
      <w:tr w:rsidRPr="009D64AC" w:rsidR="00107960" w:rsidTr="008F4A3D" w14:paraId="68A3635C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4E1C50" w:rsidRDefault="00107960" w14:paraId="56338524" w14:textId="4DA27A1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43.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1262CF" w14:paraId="11878E92" w14:textId="5A4040F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METAL PRODUCT d.o.o. za proizvodnju elektro opreme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1262CF" w14:paraId="18753E60" w14:textId="45F3197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92712381028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1262CF" w14:paraId="64E6995A" w14:textId="1577FC8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262C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Đačka 70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34C20" w14:paraId="7D95FF89" w14:textId="0FE38F8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34C20" w14:paraId="7E7935E8" w14:textId="2650735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34C2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32.900,00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83A80" w14:paraId="0B161153" w14:textId="7ADB161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</w:t>
            </w:r>
            <w:r w:rsidR="00234C2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e</w:t>
            </w:r>
          </w:p>
        </w:tc>
      </w:tr>
      <w:tr w:rsidRPr="009D64AC" w:rsidR="00107960" w:rsidTr="008F4A3D" w14:paraId="023A03F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4E1C50" w:rsidRDefault="00107960" w14:paraId="6611A442" w14:textId="4B0BB4C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283A80" w14:paraId="4DD7684B" w14:textId="75E26C2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METAL RAVNE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283A80" w14:paraId="5BC8E9CC" w14:textId="720FAEA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283A80" w14:paraId="45BE2E2C" w14:textId="4D78F49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KOROŠKA CESTA 14, 2390 RAVNE NA KOROŠKEM, Republika Slovenija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83A80" w14:paraId="2BFE1983" w14:textId="6852534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83A80" w14:paraId="4E259406" w14:textId="457A39F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304.741,80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83A80" w14:paraId="12AC976E" w14:textId="7C05A0D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7BFDA18B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4E1C50" w:rsidRDefault="00107960" w14:paraId="42D45802" w14:textId="2FAB7FF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45.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283A80" w14:paraId="674126CE" w14:textId="31BB355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METALPRODUKT d.o.o. za otkup i preradu sekundarnih sirovina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283A80" w14:paraId="497AA41F" w14:textId="3B96A3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89017622627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283A80" w14:paraId="00F719B3" w14:textId="52C4A16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Belica</w:t>
            </w:r>
            <w:proofErr w:type="spellEnd"/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(Općina </w:t>
            </w:r>
            <w:proofErr w:type="spellStart"/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Belica</w:t>
            </w:r>
            <w:proofErr w:type="spellEnd"/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), </w:t>
            </w:r>
            <w:proofErr w:type="spellStart"/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Palovečka</w:t>
            </w:r>
            <w:proofErr w:type="spellEnd"/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83A80" w14:paraId="22A192BD" w14:textId="5C71D54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83A80" w14:paraId="2B8724AB" w14:textId="594EB52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8.588,00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83A80" w14:paraId="7A968873" w14:textId="1292836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1B739002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4E1C50" w:rsidRDefault="00283A80" w14:paraId="015990FD" w14:textId="600848B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47.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283A80" w14:paraId="641BE66A" w14:textId="55019AF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283A80" w14:paraId="1D636CAB" w14:textId="776659A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283A80" w14:paraId="0A4C9A3E" w14:textId="785C241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Zagreb, Boškovićeva 5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83A80" w14:paraId="37C5DFE4" w14:textId="012EA57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21.02.2022.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83A80" w14:paraId="3D2AFD7A" w14:textId="6E38A92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190.464,32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83A80" w14:paraId="354B0E62" w14:textId="403D0A6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(189.810,02kn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)</w:t>
            </w:r>
          </w:p>
        </w:tc>
      </w:tr>
      <w:tr w:rsidRPr="009D64AC" w:rsidR="00107960" w:rsidTr="008F4A3D" w14:paraId="770C708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4E1C50" w:rsidRDefault="00283A80" w14:paraId="1F6D0AE9" w14:textId="5DF756D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48.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283A80" w14:paraId="354859F9" w14:textId="5F70238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MT-SOLUTIONS &amp; TECHNOLOGY društvo s ograničenom odgovornošću za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283A80" w14:paraId="33B06A51" w14:textId="1DBC128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92281366368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283A80" w14:paraId="11EB7C7F" w14:textId="5BA49D2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Donje Svetice 115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1213CA2A" w14:textId="622D44B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83A80" w14:paraId="1C3F5F50" w14:textId="7C11123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283A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3.725,00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4638406D" w14:textId="336664B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40632EA6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4E1C50" w:rsidRDefault="00283A80" w14:paraId="3D7DCFEF" w14:textId="499C3ED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49.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045A9F" w14:paraId="1E9ECE88" w14:textId="6B91BA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PIŠČAK društvo s ograničenom odgovornošću za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045A9F" w14:paraId="4D65EE8E" w14:textId="290540A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14949213373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045A9F" w14:paraId="5A7D8B6F" w14:textId="00C361E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Zlatar-Bistrica (Općina ZLATAR BISTRICA), Kolodvorska ulica 6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1D5B16F7" w14:textId="55827A6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4A8CBBF3" w14:textId="2034237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140.431,23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1413384A" w14:textId="7F58F9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0C27C124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4E1C50" w:rsidRDefault="00283A80" w14:paraId="1D942932" w14:textId="52BE0C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50.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045A9F" w14:paraId="57FD3702" w14:textId="16204B9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PLIN KONJŠČINA društvo s ograničenom odgovornošću za distribuciju i opskrbu plinom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045A9F" w14:paraId="28342B62" w14:textId="62C6C62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92671926569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045A9F" w14:paraId="74711867" w14:textId="614AD6D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Konjščina (Općina Konjščina), Bistrička cesta 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31C22466" w14:textId="1D347BB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7FFB35FE" w14:textId="1CDD5CD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23.927,57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6353426A" w14:textId="0F2762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197B373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4E1C50" w:rsidRDefault="00283A80" w14:paraId="7D6CBA73" w14:textId="5123131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51.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045A9F" w14:paraId="4F39B8B3" w14:textId="3615CF2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POCINKOVALNICA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045A9F" w14:paraId="746F8CA8" w14:textId="7194163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045A9F" w14:paraId="7673FCDE" w14:textId="03804AC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BEŽIGRAJSKA CESTA, 3000 CELJE, Republika Slovenija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5AB8C9F5" w14:textId="003472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7E2898D6" w14:textId="51DCB03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25.930,92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767C4BF7" w14:textId="096137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7EFA7CDC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4E1C50" w:rsidRDefault="00283A80" w14:paraId="1B39950D" w14:textId="20AC501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045A9F" w14:paraId="0B17E4B9" w14:textId="3F65F0B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PREIS-SUPER, društvo s ograničenom odgovornošću za trgovinu na veliko i malo, uvoz-izvoz i ugostiteljstvo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045A9F" w14:paraId="2EAE4E3F" w14:textId="424BD25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34703825125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045A9F" w14:paraId="6FFC93D6" w14:textId="529BFBF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Zlatar (Grad Zlatar), Trg Slobode 16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47C0677C" w14:textId="453C433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3B4EEBDF" w14:textId="73B3583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3.490,70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5DBB8C19" w14:textId="250C191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7960" w:rsidTr="008F4A3D" w14:paraId="7A7EFC0C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4E1C50" w:rsidRDefault="00283A80" w14:paraId="2A1EB378" w14:textId="509FB80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53.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045A9F" w14:paraId="76D7BBE9" w14:textId="4CA2A44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PROM-VIDIJA društvo s ograničenom odgovornošću za proizvodnju,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045A9F" w14:paraId="4D50D81F" w14:textId="737FE53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67337315718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045A9F" w14:paraId="31800E7B" w14:textId="39F1A57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Zagreb),Novozagrebačka 30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18B849C5" w14:textId="524A9A2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03.03.2022.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2A537E" w14:paraId="70F2D02C" w14:textId="4A19618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2A53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10.310</w:t>
            </w:r>
            <w:proofErr w:type="spellEnd"/>
            <w:r w:rsidRPr="002A53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</w:t>
            </w:r>
            <w:proofErr w:type="spellStart"/>
            <w:r w:rsidRPr="002A537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83</w:t>
            </w:r>
            <w:proofErr w:type="spellEnd"/>
            <w:r>
              <w:rPr>
                <w:rFonts w:ascii="Arial" w:hAnsi="Arial" w:eastAsia="Times New Roman" w:cs="Arial"/>
                <w:szCs w:val="24"/>
                <w:lang w:eastAsia="hr-HR"/>
              </w:rPr>
              <w:t xml:space="preserve"> </w:t>
            </w:r>
            <w:r w:rsid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045A9F" w14:paraId="2E291E5F" w14:textId="1C43C51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45A9F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(8.910,83kn)</w:t>
            </w:r>
          </w:p>
        </w:tc>
      </w:tr>
      <w:tr w:rsidRPr="009D64AC" w:rsidR="00107960" w:rsidTr="008F4A3D" w14:paraId="016D8295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7960" w:rsidP="004E1C50" w:rsidRDefault="00283A80" w14:paraId="087D845D" w14:textId="0701F2F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A66703" w14:paraId="524B9995" w14:textId="30D0765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PS GROUP, SAMO PEER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A66703" w14:paraId="394FD301" w14:textId="48592BF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7960" w:rsidP="004E1C50" w:rsidRDefault="00A66703" w14:paraId="465E9A17" w14:textId="3358913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POT K RIBNIKU 12, 3252 ROGATEC, Republika Slovenija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A66703" w14:paraId="364A3E32" w14:textId="76C4317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A66703" w14:paraId="5940D5D6" w14:textId="7CEBD20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13.024,52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7960" w:rsidP="004E1C50" w:rsidRDefault="00A66703" w14:paraId="27584C22" w14:textId="6312659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76C06C09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A66703" w14:paraId="6552F454" w14:textId="29E7F50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A66703" w14:paraId="3A742EF4" w14:textId="37718CE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RAOS d.o.o. za proizvodnju,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A66703" w14:paraId="163A2AD3" w14:textId="3D2CC20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91943782088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A66703" w14:paraId="50898E82" w14:textId="17BAA1B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Savica I. 111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A66703" w14:paraId="482CF15C" w14:textId="70059EA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A66703" w14:paraId="7F3431FB" w14:textId="51D1B0E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1.077,38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A66703" w14:paraId="106E690A" w14:textId="57905A4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5C2A11FB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A66703" w14:paraId="6358EC5E" w14:textId="60083B7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57.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A66703" w14:paraId="6570C250" w14:textId="1F5670A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RONNEX GMBH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A66703" w14:paraId="31DB740B" w14:textId="0183D89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A66703" w14:paraId="4AFFA2F0" w14:textId="010C7A7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MUNCHENER STR.67, 83395 FREILSSING, Njemačka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A66703" w14:paraId="4C1A9BF7" w14:textId="6FB98C8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A66703" w14:paraId="33DE3736" w14:textId="45C5392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362.920,07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A66703" w14:paraId="6EF8DC58" w14:textId="48B0228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7F00769E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A66703" w14:paraId="22EF0B06" w14:textId="58174A4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59.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A66703" w14:paraId="4786BA99" w14:textId="750A1A1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SIMING PROJEKT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A66703" w14:paraId="16B15C1F" w14:textId="0A51538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A66703" w14:paraId="2D27D141" w14:textId="77E3713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ŠTUDIJANSKA CESTA 4, 1230 DOMŽALE, Republika Slovenija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A66703" w14:paraId="6B9362BB" w14:textId="51C0E64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A66703" w14:paraId="103FA203" w14:textId="758BBA3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23.210,43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A66703" w14:paraId="74370D27" w14:textId="7AA938D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C440D" w:rsidTr="008F4A3D" w14:paraId="6EA55409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A66703" w14:paraId="524BB526" w14:textId="5248ED7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60.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A66703" w14:paraId="3D714154" w14:textId="71B443F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STROJOPROMET d.o.o. servis, trgovina i dorada robe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A66703" w14:paraId="3CE41B24" w14:textId="49983E5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97994010225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A66703" w14:paraId="15F215F0" w14:textId="2EF5890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66703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Šenkovec,  (Općina Brdovec),Zagrebačka ulica 6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01389" w14:paraId="03405436" w14:textId="506DD4C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23.02.2022.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01389" w14:paraId="55EB3BAF" w14:textId="5E01A61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4.699.419,30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01389" w14:paraId="3C5D9EE4" w14:textId="5AB97CB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da (3.110.947,15kn)</w:t>
            </w:r>
          </w:p>
        </w:tc>
      </w:tr>
      <w:tr w:rsidRPr="009D64AC" w:rsidR="004C440D" w:rsidTr="008F4A3D" w14:paraId="6DE1E32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4C440D" w:rsidP="004E1C50" w:rsidRDefault="00A66703" w14:paraId="61A822A1" w14:textId="4AD07A9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61.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101389" w14:paraId="0A45633E" w14:textId="77759C6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STROJOTEHNIKA d.o.o. za trgovinu, usluge i proizvodnju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101389" w14:paraId="22FCF274" w14:textId="61F1F64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15749634838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4C440D" w:rsidP="004E1C50" w:rsidRDefault="00101389" w14:paraId="5CEE1711" w14:textId="27D8E00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Soblinec</w:t>
            </w:r>
            <w:proofErr w:type="spellEnd"/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(Grad Zagreb), Zagorska ulica 10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01389" w14:paraId="34F7D998" w14:textId="1BA2958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01389" w14:paraId="23635DB5" w14:textId="1E08E53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37.079,89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4C440D" w:rsidP="004E1C50" w:rsidRDefault="00101389" w14:paraId="360EB927" w14:textId="299F1C5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A66703" w:rsidTr="008F4A3D" w14:paraId="10A8AC0E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66703" w:rsidP="004E1C50" w:rsidRDefault="00A66703" w14:paraId="258B3377" w14:textId="6C3A2D4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101389" w14:paraId="684216F9" w14:textId="522A4B3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SVEUČILIŠTE U ZAGREBU, FAKULTET STROJARSTVA I BRODOGRADNJE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101389" w14:paraId="4A7837E1" w14:textId="5972B50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22910368449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101389" w14:paraId="0104A263" w14:textId="04F9959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Ulica Ivana Lučića 5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101389" w14:paraId="29D655CE" w14:textId="71FDB3D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101389" w14:paraId="1EA68F43" w14:textId="0510779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7.593,00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101389" w14:paraId="76D2D0FF" w14:textId="4A02FFD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A66703" w:rsidTr="008F4A3D" w14:paraId="0BC5ECAE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66703" w:rsidP="004E1C50" w:rsidRDefault="00A66703" w14:paraId="0EF8C5DE" w14:textId="2CF4DFE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63.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101389" w14:paraId="78CB98DB" w14:textId="286AC09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NEVEN ŠALAMON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101389" w14:paraId="35B40724" w14:textId="56EEB8C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46728288246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101389" w14:paraId="5682B409" w14:textId="54A5D59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MIROSLAVA KRLEŽE 33, 48000 KOPRIVNICA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101389" w14:paraId="6F41B3CE" w14:textId="7315FC4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101389" w14:paraId="469BCD50" w14:textId="1504C1B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197.861,26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101389" w14:paraId="62204A0E" w14:textId="13D6333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A66703" w:rsidTr="008F4A3D" w14:paraId="51351E8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66703" w:rsidP="004E1C50" w:rsidRDefault="00101389" w14:paraId="6F1B22E3" w14:textId="73DD249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65.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101389" w14:paraId="7F164616" w14:textId="5F644E2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TARANDEK TRANSPORTI društvo s ograničenom odgovornošću za prijevoz robe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101389" w14:paraId="148BC24A" w14:textId="6EA4B05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77045852140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101389" w14:paraId="50A953F1" w14:textId="01CB9BE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Zasadbreg</w:t>
            </w:r>
            <w:proofErr w:type="spellEnd"/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(Općina Sveti Juraj Na </w:t>
            </w:r>
            <w:proofErr w:type="spellStart"/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Bregu</w:t>
            </w:r>
            <w:proofErr w:type="spellEnd"/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), </w:t>
            </w:r>
            <w:proofErr w:type="spellStart"/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Zasadbreg</w:t>
            </w:r>
            <w:proofErr w:type="spellEnd"/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259A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101389" w14:paraId="0B063433" w14:textId="62A9A5D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101389" w14:paraId="080D2E5F" w14:textId="1899E93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130.942,95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101389" w14:paraId="7CB89B92" w14:textId="736C097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A66703" w:rsidTr="008F4A3D" w14:paraId="105F0C2E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66703" w:rsidP="004E1C50" w:rsidRDefault="00101389" w14:paraId="788642C4" w14:textId="0BE1C21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101389" w14:paraId="51BC5C41" w14:textId="529C76C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"TRANSPORT JAVORIĆ", ANKICA JAVORIĆ, DRUŠKOVEC HUMSKI 73, HUM NA SUTLI,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101389" w14:paraId="422BF79D" w14:textId="7A7F601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52413482945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101389" w14:paraId="2BC71F3F" w14:textId="7BACFCE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DRUŠKOVEC HUMSKI, DRUŠKOVEC HUMSKI 73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101389" w14:paraId="11068C3B" w14:textId="6C707AF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101389" w14:paraId="433E6CD4" w14:textId="6EAFE1A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10.865,56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101389" w14:paraId="4CE1E019" w14:textId="17C0422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A66703" w:rsidTr="008F4A3D" w14:paraId="79E9A96C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66703" w:rsidP="004E1C50" w:rsidRDefault="00101389" w14:paraId="2DD3C7F6" w14:textId="5595C9A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67.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101389" w14:paraId="30AAEFC6" w14:textId="4D15A77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01389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TRECON društvo s ograničenom odgovornošću, industrijska automatizacija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8F4A3D" w14:paraId="28BD5CBE" w14:textId="23B90F2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44489986961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8F4A3D" w14:paraId="039BA863" w14:textId="6501FD9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Brezje (Općina Sveti Juraj Na Bregu), Brezje 11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8F4A3D" w14:paraId="05979CC2" w14:textId="5FCA2B6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8F4A3D" w14:paraId="24657A32" w14:textId="1E78A86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10.797,94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8F4A3D" w14:paraId="640DA116" w14:textId="774C1D7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A66703" w:rsidTr="008F4A3D" w14:paraId="040CA85D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66703" w:rsidP="004E1C50" w:rsidRDefault="00101389" w14:paraId="58C0AEEA" w14:textId="5CC3DFA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68.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8F4A3D" w14:paraId="73032291" w14:textId="0F4CDBD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VALVES društvo s ograničenom odgovornošću za trgovinu, proizvodnju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8F4A3D" w14:paraId="5A521387" w14:textId="6705814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40090963918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A66703" w:rsidP="004E1C50" w:rsidRDefault="008F4A3D" w14:paraId="19C40FD1" w14:textId="68F6BC2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Zabok (Grad Zabok), </w:t>
            </w:r>
            <w:proofErr w:type="spellStart"/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Repovec</w:t>
            </w:r>
            <w:proofErr w:type="spellEnd"/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33a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8F4A3D" w14:paraId="119F7C60" w14:textId="5C9D3D8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8F4A3D" w14:paraId="2E73323D" w14:textId="39786BD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45,01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A66703" w:rsidP="004E1C50" w:rsidRDefault="008F4A3D" w14:paraId="145B0CF4" w14:textId="000CD16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1389" w:rsidTr="008F4A3D" w14:paraId="7BD4F4B1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1389" w:rsidP="004E1C50" w:rsidRDefault="008F4A3D" w14:paraId="564889EE" w14:textId="0A7A71B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71.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8F4A3D" w14:paraId="37E04E2C" w14:textId="648701B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VIJCI KRANJEC, OBRT ZA TRGOVINU I PROIZVODNJU, VL. SAŠA KRANJEC, ZAGREB, </w:t>
            </w: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ULICA GRADA VUKOVARA 3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8F4A3D" w14:paraId="3323B83D" w14:textId="2D7D464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40518747839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8F4A3D" w14:paraId="7C5FD638" w14:textId="112A557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ZAGREB,  </w:t>
            </w: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ab/>
              <w:t>ULICA GRADA VUKOVARA 3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8F4A3D" w14:paraId="03AA2F4A" w14:textId="14EE1D6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8F4A3D" w14:paraId="32E4D09F" w14:textId="010A5F4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3.520,32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8F4A3D" w14:paraId="0F243A15" w14:textId="5D4634E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1389" w:rsidTr="008F4A3D" w14:paraId="6A6618B3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1389" w:rsidP="004E1C50" w:rsidRDefault="008F4A3D" w14:paraId="2BB360DB" w14:textId="35D048C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72.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8F4A3D" w14:paraId="1B978089" w14:textId="06B5055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Werner</w:t>
            </w:r>
            <w:proofErr w:type="spellEnd"/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Laser </w:t>
            </w:r>
            <w:proofErr w:type="spellStart"/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Sintering</w:t>
            </w:r>
            <w:proofErr w:type="spellEnd"/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d.o.o. za proizvodnju i razvoj u tehnologiji obrade i laserskog </w:t>
            </w:r>
            <w:proofErr w:type="spellStart"/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sinteriranja</w:t>
            </w:r>
            <w:proofErr w:type="spellEnd"/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metala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8F4A3D" w14:paraId="1E2ACC7B" w14:textId="7BE2045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85869622653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8F4A3D" w14:paraId="6AF353D0" w14:textId="42C406A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Zlatar-Bistrica (Općina ZLATAR BISTRICA), Ulica Stjepana Radića 9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8F4A3D" w14:paraId="13E33732" w14:textId="1373AAC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8F4A3D" w14:paraId="0EC92A8C" w14:textId="58355F4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1.053.485,50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8F4A3D" w14:paraId="5671E4DF" w14:textId="02EE294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1389" w:rsidTr="008F4A3D" w14:paraId="2B7139E9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1389" w:rsidP="004E1C50" w:rsidRDefault="008F4A3D" w14:paraId="09CA3844" w14:textId="1F6351E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73.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8F4A3D" w14:paraId="2DDD34FD" w14:textId="038D67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JAKOB WERNER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8F4A3D" w14:paraId="1A468ECD" w14:textId="2D422D7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04120692503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8F4A3D" w14:paraId="1FE10D7D" w14:textId="7462BFD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F4A3D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STJEPANA RADIĆA 7, 49247 ZLATAR-BISTRICA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8F4A3D" w14:paraId="17CF4509" w14:textId="0B67D3F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F71F0E" w14:paraId="05982ED5" w14:textId="748078D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107.000,00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8F4A3D" w14:paraId="3A495C93" w14:textId="3CCC920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1389" w:rsidTr="008F4A3D" w14:paraId="3D689149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1389" w:rsidP="004E1C50" w:rsidRDefault="008F4A3D" w14:paraId="6B5C9580" w14:textId="0B974B6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74.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F71F0E" w14:paraId="59E02E0F" w14:textId="5437A53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PRERADA METALA I IZRADA STROJEVA WERNER ING.JOSIP WERNER,ZLATAR BISTRICA,STJEPANA RADIĆA 5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F71F0E" w14:paraId="0853D849" w14:textId="4D4E9E4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33843047846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F71F0E" w14:paraId="139D0C0A" w14:textId="79B610B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ZLATAR BISTRICA,STJEPANA RADIĆA 5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F71F0E" w14:paraId="0AE392DC" w14:textId="25C9821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F71F0E" w14:paraId="5785B060" w14:textId="17AB21D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11.042,00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F71F0E" w14:paraId="3ECC4464" w14:textId="33464AF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1389" w:rsidTr="008F4A3D" w14:paraId="2F42599F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1389" w:rsidP="004E1C50" w:rsidRDefault="008F4A3D" w14:paraId="31272517" w14:textId="7279464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75.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F71F0E" w14:paraId="45C6B135" w14:textId="7C7DDBE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" WERNER " LJEVAONICA METALA,VL.INGRID WERNER, ZLATAR BISTRICA,STJEPANA RADIĆA 3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F71F0E" w14:paraId="72890D86" w14:textId="3AF2376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30808564417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F71F0E" w14:paraId="0ED8D4A1" w14:textId="6612D25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ZLATAR BISTRICA,STJEPANA RADIĆA 3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F71F0E" w14:paraId="2F61DD36" w14:textId="2AB5F3B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F71F0E" w14:paraId="58702759" w14:textId="2495418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578,12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F71F0E" w14:paraId="61A26D27" w14:textId="79263BD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101389" w:rsidTr="008F4A3D" w14:paraId="751244AA" w14:textId="77777777">
        <w:trPr>
          <w:trHeight w:val="76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101389" w:rsidP="004E1C50" w:rsidRDefault="008F4A3D" w14:paraId="7B5AF8AB" w14:textId="7C4B35B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76.</w:t>
            </w:r>
          </w:p>
        </w:tc>
        <w:tc>
          <w:tcPr>
            <w:tcW w:w="266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F71F0E" w14:paraId="6C02BCF7" w14:textId="2556287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WALTER WERNER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F71F0E" w14:paraId="401851E2" w14:textId="1B7094F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90194329096</w:t>
            </w:r>
          </w:p>
        </w:tc>
        <w:tc>
          <w:tcPr>
            <w:tcW w:w="247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Pr="009D64AC" w:rsidR="00101389" w:rsidP="004E1C50" w:rsidRDefault="00F71F0E" w14:paraId="000A1236" w14:textId="13276BF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HORVAĆANSKA CESTA 45, 10000 ZAGREB</w:t>
            </w:r>
          </w:p>
        </w:tc>
        <w:tc>
          <w:tcPr>
            <w:tcW w:w="2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F71F0E" w14:paraId="1D69638E" w14:textId="2152959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F71F0E" w14:paraId="6F1D126E" w14:textId="7AD176F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71F0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24.100,00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Pr="009D64AC" w:rsidR="00101389" w:rsidP="004E1C50" w:rsidRDefault="00F71F0E" w14:paraId="4958F741" w14:textId="018E916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</w:tbl>
    <w:p w:rsidR="005035E6" w:rsidP="005035E6" w:rsidRDefault="005035E6" w14:paraId="2B4D4043" w14:textId="7906135D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7921D15D" w14:textId="2169E349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76411CCA" w14:textId="3AFA7735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35BBEF9E" w14:textId="05E43F31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2058F685" w14:textId="0FF61D3E">
      <w:pPr>
        <w:ind w:firstLine="708"/>
        <w:jc w:val="center"/>
        <w:rPr>
          <w:b/>
          <w:bCs/>
          <w:sz w:val="36"/>
          <w:szCs w:val="36"/>
        </w:rPr>
      </w:pPr>
    </w:p>
    <w:p w:rsidR="005035E6" w:rsidP="005035E6" w:rsidRDefault="005035E6" w14:paraId="43DFF393" w14:textId="77777777">
      <w:pPr>
        <w:ind w:firstLine="708"/>
        <w:jc w:val="center"/>
        <w:rPr>
          <w:b/>
          <w:bCs/>
          <w:sz w:val="36"/>
          <w:szCs w:val="36"/>
        </w:rPr>
      </w:pPr>
    </w:p>
    <w:p w:rsidRPr="00F71F0E" w:rsidR="005035E6" w:rsidP="005035E6" w:rsidRDefault="005035E6" w14:paraId="27B2F2DF" w14:textId="5BCBB053">
      <w:pPr>
        <w:ind w:firstLine="708"/>
        <w:jc w:val="center"/>
        <w:rPr>
          <w:b/>
          <w:bCs/>
          <w:sz w:val="36"/>
          <w:szCs w:val="36"/>
        </w:rPr>
      </w:pPr>
      <w:r w:rsidRPr="00F71F0E">
        <w:rPr>
          <w:b/>
          <w:bCs/>
          <w:sz w:val="36"/>
          <w:szCs w:val="36"/>
        </w:rPr>
        <w:t xml:space="preserve">Tablica </w:t>
      </w:r>
      <w:r>
        <w:rPr>
          <w:b/>
          <w:bCs/>
          <w:sz w:val="36"/>
          <w:szCs w:val="36"/>
        </w:rPr>
        <w:t>osporenih</w:t>
      </w:r>
      <w:r w:rsidRPr="00F71F0E">
        <w:rPr>
          <w:b/>
          <w:bCs/>
          <w:sz w:val="36"/>
          <w:szCs w:val="36"/>
        </w:rPr>
        <w:t xml:space="preserve"> tražbina (</w:t>
      </w:r>
      <w:r>
        <w:rPr>
          <w:b/>
          <w:bCs/>
          <w:sz w:val="36"/>
          <w:szCs w:val="36"/>
        </w:rPr>
        <w:t>koje nisu utemeljene na ovršnoj ispravi</w:t>
      </w:r>
      <w:r w:rsidRPr="00F71F0E">
        <w:rPr>
          <w:b/>
          <w:bCs/>
          <w:sz w:val="36"/>
          <w:szCs w:val="36"/>
        </w:rPr>
        <w:t>)</w:t>
      </w:r>
    </w:p>
    <w:p w:rsidRPr="005035E6" w:rsidR="005035E6" w:rsidP="005035E6" w:rsidRDefault="005035E6" w14:paraId="4AFE5846" w14:textId="77777777">
      <w:pPr>
        <w:tabs>
          <w:tab w:val="left" w:pos="1080"/>
        </w:tabs>
      </w:pPr>
      <w:r>
        <w:tab/>
      </w:r>
    </w:p>
    <w:tbl>
      <w:tblPr>
        <w:tblW w:w="12895" w:type="dxa"/>
        <w:tblLook w:firstRow="1" w:lastRow="0" w:firstColumn="1" w:lastColumn="0" w:noHBand="0" w:noVBand="1" w:val="04A0"/>
      </w:tblPr>
      <w:tblGrid>
        <w:gridCol w:w="1206"/>
        <w:gridCol w:w="1925"/>
        <w:gridCol w:w="1440"/>
        <w:gridCol w:w="1783"/>
        <w:gridCol w:w="1880"/>
        <w:gridCol w:w="1496"/>
        <w:gridCol w:w="1783"/>
        <w:gridCol w:w="1382"/>
      </w:tblGrid>
      <w:tr w:rsidRPr="009D64AC" w:rsidR="00A277BA" w:rsidTr="004A236E" w14:paraId="35E25982" w14:textId="77777777">
        <w:trPr>
          <w:trHeight w:val="1275"/>
        </w:trPr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4E1C50" w:rsidRDefault="005035E6" w14:paraId="1A8D456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Redni broj prijavljene tražbine</w:t>
            </w:r>
          </w:p>
        </w:tc>
        <w:tc>
          <w:tcPr>
            <w:tcW w:w="17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4E1C50" w:rsidRDefault="005035E6" w14:paraId="38AB6CC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w="14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4E1C50" w:rsidRDefault="005035E6" w14:paraId="237A217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w="178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4E1C50" w:rsidRDefault="005035E6" w14:paraId="1F63552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vjerovnika koji je prijavio tražbinu koja se osporava</w:t>
            </w:r>
          </w:p>
        </w:tc>
        <w:tc>
          <w:tcPr>
            <w:tcW w:w="192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4E1C50" w:rsidRDefault="005035E6" w14:paraId="40C7BC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tvrtka ili naziv osporavatelja tražbine</w:t>
            </w:r>
          </w:p>
        </w:tc>
        <w:tc>
          <w:tcPr>
            <w:tcW w:w="1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4E1C50" w:rsidRDefault="005035E6" w14:paraId="4990843C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Osporavani iznos tražbine</w:t>
            </w:r>
          </w:p>
        </w:tc>
        <w:tc>
          <w:tcPr>
            <w:tcW w:w="18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4E1C50" w:rsidRDefault="005035E6" w14:paraId="482DC19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Razlog osporavanja</w:t>
            </w:r>
          </w:p>
        </w:tc>
        <w:tc>
          <w:tcPr>
            <w:tcW w:w="14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00CCFF"/>
            <w:vAlign w:val="center"/>
            <w:hideMark/>
          </w:tcPr>
          <w:p w:rsidRPr="009D64AC" w:rsidR="005035E6" w:rsidP="004E1C50" w:rsidRDefault="005035E6" w14:paraId="1E68CF3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9D64AC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Ovršna isprava</w:t>
            </w:r>
          </w:p>
        </w:tc>
      </w:tr>
      <w:tr w:rsidRPr="009D64AC" w:rsidR="004A236E" w:rsidTr="004A236E" w14:paraId="1CCA06D2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4E1C50" w:rsidRDefault="001563BC" w14:paraId="6A6A14EC" w14:textId="05BB9F2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11</w:t>
            </w:r>
            <w:r w:rsid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1563BC" w14:paraId="02B1943B" w14:textId="169F050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563B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ČIČEK društvo s ograničenom odgovornošću za proizvodnju i trgovinu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1563BC" w14:paraId="71903D86" w14:textId="168B19E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563B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88897265207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1563BC" w14:paraId="45953053" w14:textId="4A4BA14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1563B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Zlatar-Bistrica (Općina ZLATAR BISTRICA), </w:t>
            </w:r>
            <w:proofErr w:type="spellStart"/>
            <w:r w:rsidRPr="001563B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Lovrečanska</w:t>
            </w:r>
            <w:proofErr w:type="spellEnd"/>
            <w:r w:rsidRPr="001563B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cesta </w:t>
            </w:r>
            <w:proofErr w:type="spellStart"/>
            <w:r w:rsidRPr="001563B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22</w:t>
            </w:r>
            <w:proofErr w:type="spellEnd"/>
            <w:r w:rsidRPr="001563B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 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5035E6" w:rsidP="004E1C50" w:rsidRDefault="000361A2" w14:paraId="66D9F902" w14:textId="09F71D3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Povjerenik Valentin Jakovac</w:t>
            </w:r>
          </w:p>
          <w:p w:rsidR="000361A2" w:rsidP="004E1C50" w:rsidRDefault="000361A2" w14:paraId="050059F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 dužnik</w:t>
            </w:r>
          </w:p>
          <w:p w:rsidRPr="009D64AC" w:rsidR="000361A2" w:rsidP="004E1C50" w:rsidRDefault="000361A2" w14:paraId="076BA743" w14:textId="1540BD2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4E1C50" w:rsidRDefault="000361A2" w14:paraId="47FC7747" w14:textId="616B2E8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323,80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0361A2" w14:paraId="3B78B2A3" w14:textId="6D67084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Uvidom u knjigovodstvenu dokumentaciju društva utvrđeno je da je Račun br. 5171/4/2 od 26.11.2021. na iznos od 323,60 kn uplaćen gotovinski te da nema dugovanja prema vjerovniku ČIČEK d.o.o.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0361A2" w14:paraId="2069FADF" w14:textId="0C1F013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697DFF62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4E1C50" w:rsidRDefault="000361A2" w14:paraId="0D74568C" w14:textId="36C02E4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0361A2" w14:paraId="4328EB70" w14:textId="470ECA0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General </w:t>
            </w:r>
            <w:proofErr w:type="spellStart"/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Logistics</w:t>
            </w:r>
            <w:proofErr w:type="spellEnd"/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Systems Croatia d.o.o. za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0361A2" w14:paraId="13DCF278" w14:textId="2527B59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88360795357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0361A2" w14:paraId="1E4EA3B6" w14:textId="6BAF01B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Donji </w:t>
            </w:r>
            <w:proofErr w:type="spellStart"/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Stupnik</w:t>
            </w:r>
            <w:proofErr w:type="spellEnd"/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(Općina </w:t>
            </w:r>
            <w:proofErr w:type="spellStart"/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Stupnik</w:t>
            </w:r>
            <w:proofErr w:type="spellEnd"/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), </w:t>
            </w:r>
            <w:proofErr w:type="spellStart"/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Stupničke</w:t>
            </w:r>
            <w:proofErr w:type="spellEnd"/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Šipkovine</w:t>
            </w:r>
            <w:proofErr w:type="spellEnd"/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22</w:t>
            </w:r>
            <w:proofErr w:type="spellEnd"/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0361A2" w:rsidP="000361A2" w:rsidRDefault="000361A2" w14:paraId="30E979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Povjerenik Valentin Jakovac</w:t>
            </w:r>
          </w:p>
          <w:p w:rsidR="000361A2" w:rsidP="000361A2" w:rsidRDefault="000361A2" w14:paraId="07EC1F3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 dužnik</w:t>
            </w:r>
          </w:p>
          <w:p w:rsidRPr="009D64AC" w:rsidR="005035E6" w:rsidP="000361A2" w:rsidRDefault="000361A2" w14:paraId="49EB46D9" w14:textId="0876088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4E1C50" w:rsidRDefault="000361A2" w14:paraId="6209C27B" w14:textId="56947BD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679,00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0361A2" w14:paraId="2B76C5BF" w14:textId="5DF67D7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Uvidom u knjigovodstvenu dokumentaciju društva utvrđeno je da su računi, u ukupnom iznosu od 679,00 kn uplaćeni kartično, te da nema dugovanja prema General </w:t>
            </w:r>
            <w:proofErr w:type="spellStart"/>
            <w:r w:rsidRPr="000361A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Logistics</w:t>
            </w:r>
            <w:proofErr w:type="spellEnd"/>
            <w:r w:rsidRPr="000361A2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Systems Croatia d.o.o.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0361A2" w14:paraId="068CFACB" w14:textId="5CD8A0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6D9C3B90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4E1C50" w:rsidRDefault="00CF66AC" w14:paraId="21BB30F0" w14:textId="70281D0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28.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CF66AC" w14:paraId="255134F7" w14:textId="0B6D148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F66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HOREX TRADE d.o.o. za proizvodnju,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CF66AC" w14:paraId="3769B00A" w14:textId="4D7C36B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F66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54680477838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CF66AC" w14:paraId="6C932DF9" w14:textId="3E35F18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F66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Ulica Josipa Lončara 6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CF66AC" w:rsidP="00CF66AC" w:rsidRDefault="00CF66AC" w14:paraId="107869B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</w:t>
            </w:r>
          </w:p>
          <w:p w:rsidRPr="009D64AC" w:rsidR="005035E6" w:rsidP="00CF66AC" w:rsidRDefault="00CF66AC" w14:paraId="65578817" w14:textId="767C1D8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4E1C50" w:rsidRDefault="00CF66AC" w14:paraId="6A0CC414" w14:textId="5582C99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20.560,35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CF66AC" w14:paraId="06CB186C" w14:textId="72A3238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navodi da se radi o knjigovodstvenog greški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CF66AC" w14:paraId="3874A2F4" w14:textId="5ABA197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4522F3EE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4E1C50" w:rsidRDefault="00CF66AC" w14:paraId="1DA5E3BF" w14:textId="0D9C136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29.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CF66AC" w14:paraId="001EE78A" w14:textId="147C379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F66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HORVAT COLOR TRGOVINA NA VELIKO I MALO, ROBERT HORVAT, KRAPINA, MAGISTRATSKA 34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CF66AC" w14:paraId="3CA541BF" w14:textId="34F2637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F66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94695482326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CF66AC" w14:paraId="2AD80119" w14:textId="4D22AB0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CF66A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KRAPINA, MAGISTRATSKA 34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CF66AC" w:rsidP="00CF66AC" w:rsidRDefault="00CF66AC" w14:paraId="1641095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Povjerenik Valentin Jakovac</w:t>
            </w:r>
          </w:p>
          <w:p w:rsidR="00CF66AC" w:rsidP="00CF66AC" w:rsidRDefault="00CF66AC" w14:paraId="5810F40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 dužnik</w:t>
            </w:r>
          </w:p>
          <w:p w:rsidRPr="009D64AC" w:rsidR="005035E6" w:rsidP="00CF66AC" w:rsidRDefault="00CF66AC" w14:paraId="3BAEF399" w14:textId="1D6E6FB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5035E6" w:rsidP="004E1C50" w:rsidRDefault="00CF66AC" w14:paraId="41C4146A" w14:textId="4E34EC0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69,90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CF66AC" w14:paraId="1A500C90" w14:textId="5801FFC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CF66AC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Uvidom u knjigovodstvenu dokumentaciju društva utvrđeno je da je Račun br. 19067/002/1 od 25.11.2021. na iznos od 66,90 kn uplaćen gotovinski te da nema dugovanja prema vjerovniku  HORVAT COLOR TRGOVINA NA VELIKO I MALO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5035E6" w:rsidP="004E1C50" w:rsidRDefault="00CF66AC" w14:paraId="0BFEB2ED" w14:textId="111D4CD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0BFC3FCB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94B8E" w:rsidR="00CF66AC" w:rsidP="004E1C50" w:rsidRDefault="00CF66AC" w14:paraId="4D227487" w14:textId="0958CD9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94B8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31.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94B8E" w:rsidR="00CF66AC" w:rsidP="004E1C50" w:rsidRDefault="00CF66AC" w14:paraId="3DDD3330" w14:textId="3985243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94B8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94B8E" w:rsidR="00CF66AC" w:rsidP="004E1C50" w:rsidRDefault="00CF66AC" w14:paraId="6A01919A" w14:textId="73BDEAF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94B8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94B8E" w:rsidR="00CF66AC" w:rsidP="004E1C50" w:rsidRDefault="00CF66AC" w14:paraId="593BA0A1" w14:textId="4F564FC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94B8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Radnička cesta 21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94B8E" w:rsidR="00A277BA" w:rsidP="00A277BA" w:rsidRDefault="00A277BA" w14:paraId="698503D3" w14:textId="65D1A15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94B8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dužnik</w:t>
            </w:r>
          </w:p>
          <w:p w:rsidRPr="00A94B8E" w:rsidR="00CF66AC" w:rsidP="00A277BA" w:rsidRDefault="00A277BA" w14:paraId="5F8E189A" w14:textId="3627D8A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94B8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NANOTEC d.o.o. 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A94B8E" w:rsidR="00A277BA" w:rsidP="004E1C50" w:rsidRDefault="00A277BA" w14:paraId="6952BD29" w14:textId="6D73ACE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94B8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25.539,51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A94B8E" w:rsidR="00A277BA" w:rsidP="004E1C50" w:rsidRDefault="00A277BA" w14:paraId="262FB958" w14:textId="10C8FCD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A94B8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navodi da je tražbina u cijelosti podmirena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A277BA" w14:paraId="0FE62A95" w14:textId="62BEC9C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A94B8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5B71AB14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CF66AC" w:rsidP="004E1C50" w:rsidRDefault="004A236E" w14:paraId="672801EC" w14:textId="20E65C7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37.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4A236E" w14:paraId="04DE96E6" w14:textId="08BF2B0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KAJZER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4A236E" w14:paraId="6A4FB910" w14:textId="00195A8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4A236E" w14:paraId="0F7B8DE8" w14:textId="5299353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Titova cesta 43, 2000 Maribor, Republika Slovenija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="004A236E" w:rsidP="004A236E" w:rsidRDefault="004A236E" w14:paraId="64A74DF2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Povjerenik Valentin Jakovac</w:t>
            </w:r>
          </w:p>
          <w:p w:rsidR="004A236E" w:rsidP="004A236E" w:rsidRDefault="004A236E" w14:paraId="016631F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 dužnik</w:t>
            </w:r>
          </w:p>
          <w:p w:rsidRPr="009D64AC" w:rsidR="00CF66AC" w:rsidP="004A236E" w:rsidRDefault="004A236E" w14:paraId="11FFB0C3" w14:textId="48972CD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0361A2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CF66AC" w:rsidP="004E1C50" w:rsidRDefault="004A236E" w14:paraId="192CD427" w14:textId="5B64C57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3.645,23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4A236E" w14:paraId="67D38F31" w14:textId="116BB16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Uvidom u zaprimljenu dokumentaciju društva utvrđeno je da je navedena tražbina  </w:t>
            </w:r>
            <w:proofErr w:type="spellStart"/>
            <w:r w:rsidRPr="004A236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podmirena</w:t>
            </w: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</w:t>
            </w:r>
            <w:proofErr w:type="spellEnd"/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</w:t>
            </w:r>
            <w:r w:rsidRPr="004A236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ana 24.03.2022. G. Tihomir </w:t>
            </w:r>
            <w:proofErr w:type="spellStart"/>
            <w:r w:rsidRPr="004A236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Batorek</w:t>
            </w:r>
            <w:proofErr w:type="spellEnd"/>
            <w:r w:rsidRPr="004A236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, u ime društva KAJZER d.o.o. izdao je Priznanicu društvu </w:t>
            </w:r>
            <w:proofErr w:type="spellStart"/>
            <w:r w:rsidRPr="004A236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Nanotec</w:t>
            </w:r>
            <w:proofErr w:type="spellEnd"/>
            <w:r w:rsidRPr="004A236E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 d.o.o. kojom potvrđuje primitak iznosa od 489,78 eura.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4A236E" w14:paraId="3A293F64" w14:textId="494AB7B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73DEBDB3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CF66AC" w:rsidP="004E1C50" w:rsidRDefault="004A236E" w14:paraId="32BD109B" w14:textId="44B9519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46.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4A236E" w14:paraId="1A32EB32" w14:textId="0D188A5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MIKOM društvo s ograničenom odgovornošću za proizvodnju,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4A236E" w14:paraId="2E758B52" w14:textId="20DFB0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23959017603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4A236E" w14:paraId="6E6E9E6E" w14:textId="71C79F2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Zlatar-Bistrica (Općina ZLATAR BISTRICA), Ulica Stjepana Radića 1A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4A236E" w14:paraId="24C0D368" w14:textId="321CE97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CF66AC" w:rsidP="004E1C50" w:rsidRDefault="004A236E" w14:paraId="147AF08F" w14:textId="53E28F5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33.403,44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4A236E" w14:paraId="4B6B6521" w14:textId="3908D13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navodi da se radi o krivom knjiženju  knjigovodstva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4A236E" w14:paraId="72139241" w14:textId="491784E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0B81FA2A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4E1C50" w:rsidRDefault="004A236E" w14:paraId="37751F35" w14:textId="3A27914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55.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4A236E" w14:paraId="233AF4D8" w14:textId="59E0EC4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VLADIMIR PUGAR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4A236E" w14:paraId="27CFCBFA" w14:textId="2384AA9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42589323173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4A236E" w14:paraId="69D0F090" w14:textId="4345FF0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4A236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HUM BISTRIČKI 145, 49246 HUM BISTRIČKI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0FA9ADBD" w14:textId="55847D6D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4E1C50" w:rsidRDefault="00817175" w14:paraId="7B7AF4F0" w14:textId="06A174B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2.725,00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37138DC1" w14:textId="43B0722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navodi da se radi o knjigovodstvenoj greški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0431F49E" w14:textId="3B7F3A1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35587E11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4E1C50" w:rsidRDefault="00817175" w14:paraId="1466C98B" w14:textId="50B2DA2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58.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464E9A62" w14:textId="0106ACC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SCHWAB D.O.O.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508586FB" w14:textId="189AFAA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2D981BCF" w14:textId="225A962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LIPLOVSKA CESTA 34, 3210 SLOVENSKE KONJICE, Republika Slovenija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3F6F98C2" w14:textId="5298A14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4E1C50" w:rsidRDefault="00817175" w14:paraId="37442C09" w14:textId="10BD996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39.043,78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4D5A1BC7" w14:textId="015E444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navodi da se radi o knjigovodstvenoj greški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14E87836" w14:textId="376CAAD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7C82EC6E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4E1C50" w:rsidRDefault="00817175" w14:paraId="1EE932D6" w14:textId="32BC348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64.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734FFB5A" w14:textId="212B105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TAR savjetovanje društvo s ograničenom odgovornošću za proizvodnju,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5E6AB410" w14:textId="4576F7A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34227371251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3E8ABA21" w14:textId="6D76177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Zagreb (Grad Zagreb), Selska cesta 215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6B13688A" w14:textId="5791600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4E1C50" w:rsidRDefault="00817175" w14:paraId="629E6D31" w14:textId="47114D9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15.312,50</w:t>
            </w: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72CFE2C4" w14:textId="7E285A6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Dužnik osporava tražbinu u cijelosti te istu ne priznaje kao obvezu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2C3B5D9C" w14:textId="1043575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180474E6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4E1C50" w:rsidRDefault="00817175" w14:paraId="45B53218" w14:textId="1FE4A28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69.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534F9F8E" w14:textId="50D3CB3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VATROZAŠTITA d.o.o. za trgovinu i usluge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30A8E673" w14:textId="1E2B3BE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01383710503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5A9D97C7" w14:textId="42BDA26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817175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Zabok (Grad Zabok), Prilaz dr. Franje Tuđmana 7B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817175" w14:paraId="6AD48A80" w14:textId="55E3534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4A236E" w:rsidP="004E1C50" w:rsidRDefault="00817175" w14:paraId="76D24F33" w14:textId="1D74E6E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6.335,62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E673F0" w14:paraId="7D355DB8" w14:textId="52E67954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Tražbina nije rasknjižena, a ne postoji kao obveza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4A236E" w:rsidP="004E1C50" w:rsidRDefault="00E673F0" w14:paraId="03596857" w14:textId="066EB89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  <w:tr w:rsidRPr="009D64AC" w:rsidR="004A236E" w:rsidTr="004A236E" w14:paraId="54B5203B" w14:textId="77777777">
        <w:trPr>
          <w:trHeight w:val="2925"/>
        </w:trPr>
        <w:tc>
          <w:tcPr>
            <w:tcW w:w="120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CF66AC" w:rsidP="004E1C50" w:rsidRDefault="00E673F0" w14:paraId="4320600F" w14:textId="48D3695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70.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E673F0" w14:paraId="4C11E5CE" w14:textId="007E0F8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"VATROZAŠTITA", servis i prodaja vatrogasnih aparata i opreme i trgovina, Željko </w:t>
            </w:r>
            <w:proofErr w:type="spellStart"/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Fruk</w:t>
            </w:r>
            <w:proofErr w:type="spellEnd"/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, Zabok, Prilaz dr. F. Tuđmana 7b,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E673F0" w14:paraId="65A9FF2D" w14:textId="38C5E39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26087715358</w:t>
            </w:r>
          </w:p>
        </w:tc>
        <w:tc>
          <w:tcPr>
            <w:tcW w:w="178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E673F0" w14:paraId="45AF5E67" w14:textId="4AB424D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E673F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Zabok, Prilaz dr. F. Tuđmana 7b</w:t>
            </w:r>
          </w:p>
        </w:tc>
        <w:tc>
          <w:tcPr>
            <w:tcW w:w="192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E673F0" w14:paraId="73C57553" w14:textId="39FD8A8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NANOTEC d.o.o.</w:t>
            </w:r>
          </w:p>
        </w:tc>
        <w:tc>
          <w:tcPr>
            <w:tcW w:w="149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Pr="009D64AC" w:rsidR="00CF66AC" w:rsidP="004E1C50" w:rsidRDefault="00E673F0" w14:paraId="7932DE2B" w14:textId="5CC6D50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4.279,74 kn</w:t>
            </w:r>
          </w:p>
        </w:tc>
        <w:tc>
          <w:tcPr>
            <w:tcW w:w="182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E673F0" w14:paraId="2F8222EA" w14:textId="2476A2F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Tražbina nije rasknjižena, a ne postoji kao obveza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  <w:hideMark/>
          </w:tcPr>
          <w:p w:rsidRPr="009D64AC" w:rsidR="00CF66AC" w:rsidP="004E1C50" w:rsidRDefault="00E673F0" w14:paraId="2E823843" w14:textId="1044B3E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ne</w:t>
            </w:r>
          </w:p>
        </w:tc>
      </w:tr>
    </w:tbl>
    <w:p w:rsidR="005035E6" w:rsidP="005035E6" w:rsidRDefault="005035E6" w14:paraId="492AD742" w14:textId="54EB4C8B">
      <w:pPr>
        <w:tabs>
          <w:tab w:val="left" w:pos="1080"/>
        </w:tabs>
      </w:pPr>
    </w:p>
    <w:p w:rsidRPr="00E673F0" w:rsidR="00E673F0" w:rsidP="00E673F0" w:rsidRDefault="00E673F0" w14:paraId="61E454D3" w14:textId="0F9704D0"/>
    <w:p w:rsidR="00E673F0" w:rsidP="00E673F0" w:rsidRDefault="00E673F0" w14:paraId="2FA05117" w14:textId="3453BBAB"/>
    <w:p w:rsidR="00E673F0" w:rsidP="00E673F0" w:rsidRDefault="00E673F0" w14:paraId="0B536092" w14:textId="18AC8587">
      <w:pPr>
        <w:ind w:firstLine="708"/>
      </w:pPr>
    </w:p>
    <w:p w:rsidR="00E673F0" w:rsidP="00E673F0" w:rsidRDefault="00E673F0" w14:paraId="2D8B4045" w14:textId="522D61B2">
      <w:pPr>
        <w:ind w:firstLine="708"/>
      </w:pPr>
    </w:p>
    <w:p w:rsidR="00E673F0" w:rsidP="00E673F0" w:rsidRDefault="00E673F0" w14:paraId="3209C035" w14:textId="3B1F833A">
      <w:pPr>
        <w:ind w:firstLine="708"/>
      </w:pPr>
    </w:p>
    <w:p w:rsidR="00E673F0" w:rsidP="00E673F0" w:rsidRDefault="00E673F0" w14:paraId="42FA16F8" w14:textId="0F500C34">
      <w:pPr>
        <w:ind w:firstLine="708"/>
      </w:pPr>
    </w:p>
    <w:p w:rsidR="00E673F0" w:rsidP="00E673F0" w:rsidRDefault="00E673F0" w14:paraId="0CF0CDC8" w14:textId="0D132F8D">
      <w:pPr>
        <w:ind w:firstLine="708"/>
      </w:pPr>
    </w:p>
    <w:p w:rsidR="00E673F0" w:rsidP="00E673F0" w:rsidRDefault="00E673F0" w14:paraId="3413E90C" w14:textId="0F9DE4CB">
      <w:pPr>
        <w:ind w:firstLine="708"/>
      </w:pPr>
    </w:p>
    <w:p w:rsidR="006B173C" w:rsidP="00E673F0" w:rsidRDefault="006B173C" w14:paraId="375EF219" w14:textId="507A8551">
      <w:pPr>
        <w:ind w:firstLine="708"/>
      </w:pPr>
    </w:p>
    <w:p w:rsidR="006B173C" w:rsidP="00E673F0" w:rsidRDefault="006B173C" w14:paraId="07596546" w14:textId="0B8ED0AD">
      <w:pPr>
        <w:ind w:firstLine="708"/>
      </w:pPr>
    </w:p>
    <w:p w:rsidR="006B173C" w:rsidP="00E673F0" w:rsidRDefault="006B173C" w14:paraId="00E830B4" w14:textId="66A1112D">
      <w:pPr>
        <w:ind w:firstLine="708"/>
      </w:pPr>
    </w:p>
    <w:p w:rsidR="006B173C" w:rsidP="00E673F0" w:rsidRDefault="006B173C" w14:paraId="4C1CD67F" w14:textId="095DA1B4">
      <w:pPr>
        <w:ind w:firstLine="708"/>
      </w:pPr>
    </w:p>
    <w:sectPr w:rsidR="006B173C" w:rsidSect="00CA7CBE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E1C50" w:rsidP="00DA4932" w:rsidRDefault="004E1C50" w14:paraId="381F9F11" w14:textId="77777777">
      <w:pPr>
        <w:spacing w:after="0" w:line="240" w:lineRule="auto"/>
      </w:pPr>
      <w:r>
        <w:separator/>
      </w:r>
    </w:p>
  </w:endnote>
  <w:endnote w:type="continuationSeparator" w:id="0">
    <w:p w:rsidR="004E1C50" w:rsidP="00DA4932" w:rsidRDefault="004E1C50" w14:paraId="4CB4443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E1C50" w:rsidP="00DA4932" w:rsidRDefault="004E1C50" w14:paraId="72EC3023" w14:textId="77777777">
      <w:pPr>
        <w:spacing w:after="0" w:line="240" w:lineRule="auto"/>
      </w:pPr>
      <w:r>
        <w:separator/>
      </w:r>
    </w:p>
  </w:footnote>
  <w:footnote w:type="continuationSeparator" w:id="0">
    <w:p w:rsidR="004E1C50" w:rsidP="00DA4932" w:rsidRDefault="004E1C50" w14:paraId="5AC42CAE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3B7A7D"/>
    <w:multiLevelType w:val="hybridMultilevel"/>
    <w:tmpl w:val="2264C9D0"/>
    <w:lvl w:ilvl="0" w:tplc="864EC780">
      <w:start w:val="3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9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932"/>
    <w:rsid w:val="000361A2"/>
    <w:rsid w:val="00042A2E"/>
    <w:rsid w:val="00045A9F"/>
    <w:rsid w:val="00101389"/>
    <w:rsid w:val="00107479"/>
    <w:rsid w:val="00107960"/>
    <w:rsid w:val="001262CF"/>
    <w:rsid w:val="0014183E"/>
    <w:rsid w:val="001563BC"/>
    <w:rsid w:val="001B606F"/>
    <w:rsid w:val="00220FF9"/>
    <w:rsid w:val="00234C20"/>
    <w:rsid w:val="002462BB"/>
    <w:rsid w:val="00283A80"/>
    <w:rsid w:val="002A2F6A"/>
    <w:rsid w:val="002A537E"/>
    <w:rsid w:val="00321B7C"/>
    <w:rsid w:val="00322BB3"/>
    <w:rsid w:val="0037397E"/>
    <w:rsid w:val="0049014E"/>
    <w:rsid w:val="004A236E"/>
    <w:rsid w:val="004C440D"/>
    <w:rsid w:val="004E1C50"/>
    <w:rsid w:val="004F143A"/>
    <w:rsid w:val="005035E6"/>
    <w:rsid w:val="00534A70"/>
    <w:rsid w:val="005B3950"/>
    <w:rsid w:val="005D3B84"/>
    <w:rsid w:val="00644622"/>
    <w:rsid w:val="006B173C"/>
    <w:rsid w:val="007E147B"/>
    <w:rsid w:val="0080695E"/>
    <w:rsid w:val="00817175"/>
    <w:rsid w:val="008F4A3D"/>
    <w:rsid w:val="0090104F"/>
    <w:rsid w:val="00A277BA"/>
    <w:rsid w:val="00A66703"/>
    <w:rsid w:val="00A94B8E"/>
    <w:rsid w:val="00BF7AE2"/>
    <w:rsid w:val="00C90069"/>
    <w:rsid w:val="00CA7CBE"/>
    <w:rsid w:val="00CF66AC"/>
    <w:rsid w:val="00DA4932"/>
    <w:rsid w:val="00E66D54"/>
    <w:rsid w:val="00E673F0"/>
    <w:rsid w:val="00E95F5D"/>
    <w:rsid w:val="00F06926"/>
    <w:rsid w:val="00F71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0F8D9FB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A4932"/>
    <w:pPr>
      <w:spacing w:after="200" w:line="27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A4932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A4932"/>
  </w:style>
  <w:style w:type="paragraph" w:styleId="Podnoje">
    <w:name w:val="footer"/>
    <w:basedOn w:val="Normal"/>
    <w:link w:val="PodnojeChar"/>
    <w:uiPriority w:val="99"/>
    <w:unhideWhenUsed/>
    <w:rsid w:val="00DA4932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A4932"/>
  </w:style>
  <w:style w:type="paragraph" w:styleId="Odlomakpopisa">
    <w:name w:val="List Paragraph"/>
    <w:basedOn w:val="Normal"/>
    <w:uiPriority w:val="34"/>
    <w:qFormat/>
    <w:rsid w:val="00A277B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B39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3950"/>
    <w:rPr>
      <w:rFonts w:ascii="Times New Roman" w:hAnsi="Times New Roman" w:cs="Times New Roman"/>
      <w:b/>
      <w:bCs/>
      <w:sz w:val="24"/>
      <w:szCs w:val="3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3950"/>
    <w:rPr>
      <w:b/>
      <w:bCs/>
      <w:sz w:val="36"/>
      <w:szCs w:val="3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3950"/>
    <w:rPr>
      <w:rFonts w:ascii="Times New Roman" w:hAnsi="Times New Roman" w:cs="Times New Roman"/>
      <w:b w:val="false"/>
      <w:bCs w:val="false"/>
      <w:sz w:val="36"/>
      <w:szCs w:val="3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3950"/>
    <w:rPr>
      <w:rFonts w:ascii="Times New Roman" w:hAnsi="Times New Roman" w:cs="Times New Roman"/>
      <w:b w:val="false"/>
      <w:bCs w:val="false"/>
      <w:sz w:val="36"/>
      <w:szCs w:val="36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4932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493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4932"/>
  </w:style>
  <w:style w:styleId="Podnoje" w:type="paragraph">
    <w:name w:val="footer"/>
    <w:basedOn w:val="Normal"/>
    <w:link w:val="PodnojeChar"/>
    <w:uiPriority w:val="99"/>
    <w:unhideWhenUsed/>
    <w:rsid w:val="00DA493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4932"/>
  </w:style>
  <w:style w:styleId="Odlomakpopisa" w:type="paragraph">
    <w:name w:val="List Paragraph"/>
    <w:basedOn w:val="Normal"/>
    <w:uiPriority w:val="34"/>
    <w:qFormat/>
    <w:rsid w:val="00A27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950"/>
    <w:rPr>
      <w:rFonts w:ascii="Times New Roman" w:cs="Times New Roman" w:hAnsi="Times New Roman"/>
      <w:b/>
      <w:bCs/>
      <w:sz w:val="24"/>
      <w:szCs w:val="3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950"/>
    <w:rPr>
      <w:b/>
      <w:bCs/>
      <w:sz w:val="36"/>
      <w:szCs w:val="3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950"/>
    <w:rPr>
      <w:rFonts w:ascii="Times New Roman" w:cs="Times New Roman" w:hAnsi="Times New Roman"/>
      <w:b w:val="0"/>
      <w:bCs w:val="0"/>
      <w:sz w:val="36"/>
      <w:szCs w:val="3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950"/>
    <w:rPr>
      <w:rFonts w:ascii="Times New Roman" w:cs="Times New Roman" w:hAnsi="Times New Roman"/>
      <w:b w:val="0"/>
      <w:bCs w:val="0"/>
      <w:sz w:val="36"/>
      <w:szCs w:val="3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310FDD-5712-4869-B97F-635BFB9FD42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12</properties:Pages>
  <properties:Words>1794</properties:Words>
  <properties:Characters>10430</properties:Characters>
  <properties:Lines>980</properties:Lines>
  <properties:Paragraphs>571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2022-07-27T08:03:00Z</dcterms:created>
  <dc:creator>Diana Lendarić</dc:creator>
  <cp:lastModifiedBy>Vinka Mihalinčić</cp:lastModifiedBy>
  <dcterms:modified xmlns:xsi="http://www.w3.org/2001/XMLSchema-instance" xsi:type="dcterms:W3CDTF">2022-07-27T08:45:00Z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priloga (Tablice -nova verzija.docx)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12</vt:i4>
  </prop:property>
</prop:Properties>
</file>